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C1585" w14:textId="77777777" w:rsidR="002D30BA" w:rsidRDefault="002D30BA" w:rsidP="002D30BA">
      <w:pPr>
        <w:pStyle w:val="NoSpacing"/>
      </w:pPr>
      <w:r>
        <w:rPr>
          <w:u w:val="single"/>
        </w:rPr>
        <w:t>Henry BLODER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2A527E10" w14:textId="68F625F2" w:rsidR="002D30BA" w:rsidRDefault="002D30BA" w:rsidP="002D30BA">
      <w:pPr>
        <w:pStyle w:val="NoSpacing"/>
      </w:pPr>
      <w:r>
        <w:t xml:space="preserve">of York. </w:t>
      </w:r>
      <w:r>
        <w:t>Vintner.</w:t>
      </w:r>
      <w:bookmarkStart w:id="0" w:name="_GoBack"/>
      <w:bookmarkEnd w:id="0"/>
    </w:p>
    <w:p w14:paraId="39BB0820" w14:textId="77777777" w:rsidR="002D30BA" w:rsidRDefault="002D30BA" w:rsidP="002D30BA">
      <w:pPr>
        <w:pStyle w:val="NoSpacing"/>
      </w:pPr>
    </w:p>
    <w:p w14:paraId="57338512" w14:textId="77777777" w:rsidR="002D30BA" w:rsidRDefault="002D30BA" w:rsidP="002D30BA">
      <w:pPr>
        <w:pStyle w:val="NoSpacing"/>
      </w:pPr>
    </w:p>
    <w:p w14:paraId="6E84EE62" w14:textId="77777777" w:rsidR="002D30BA" w:rsidRDefault="002D30BA" w:rsidP="002D30BA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7CBA268D" w14:textId="77777777" w:rsidR="002D30BA" w:rsidRDefault="002D30BA" w:rsidP="002D30BA">
      <w:pPr>
        <w:pStyle w:val="NoSpacing"/>
      </w:pPr>
    </w:p>
    <w:p w14:paraId="0C65E04B" w14:textId="77777777" w:rsidR="002D30BA" w:rsidRDefault="002D30BA" w:rsidP="002D30BA">
      <w:pPr>
        <w:pStyle w:val="NoSpacing"/>
      </w:pPr>
    </w:p>
    <w:p w14:paraId="3B5A5478" w14:textId="77777777" w:rsidR="002D30BA" w:rsidRDefault="002D30BA" w:rsidP="002D30BA">
      <w:pPr>
        <w:pStyle w:val="NoSpacing"/>
      </w:pPr>
      <w:r>
        <w:t>18 November 2018</w:t>
      </w:r>
    </w:p>
    <w:p w14:paraId="03AD2D91" w14:textId="59BA583A" w:rsidR="006B2F86" w:rsidRPr="002D30BA" w:rsidRDefault="002D30BA" w:rsidP="00E71FC3">
      <w:pPr>
        <w:pStyle w:val="NoSpacing"/>
      </w:pPr>
    </w:p>
    <w:sectPr w:rsidR="006B2F86" w:rsidRPr="002D30B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667D0" w14:textId="77777777" w:rsidR="002D30BA" w:rsidRDefault="002D30BA" w:rsidP="00E71FC3">
      <w:pPr>
        <w:spacing w:after="0" w:line="240" w:lineRule="auto"/>
      </w:pPr>
      <w:r>
        <w:separator/>
      </w:r>
    </w:p>
  </w:endnote>
  <w:endnote w:type="continuationSeparator" w:id="0">
    <w:p w14:paraId="5DDA1232" w14:textId="77777777" w:rsidR="002D30BA" w:rsidRDefault="002D30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71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C05CA" w14:textId="77777777" w:rsidR="002D30BA" w:rsidRDefault="002D30BA" w:rsidP="00E71FC3">
      <w:pPr>
        <w:spacing w:after="0" w:line="240" w:lineRule="auto"/>
      </w:pPr>
      <w:r>
        <w:separator/>
      </w:r>
    </w:p>
  </w:footnote>
  <w:footnote w:type="continuationSeparator" w:id="0">
    <w:p w14:paraId="414EEBCA" w14:textId="77777777" w:rsidR="002D30BA" w:rsidRDefault="002D30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BA"/>
    <w:rsid w:val="001A7C09"/>
    <w:rsid w:val="002D30B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5C85A"/>
  <w15:chartTrackingRefBased/>
  <w15:docId w15:val="{A4C18250-359F-4967-9879-AA13BFD8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7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2018-11-18T16:27:00Z</dcterms:created>
  <dcterms:modified xsi:type="dcterms:W3CDTF">2018-11-18T16:28:00Z</dcterms:modified>
</cp:coreProperties>
</file>